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tblLayout w:type="fixed"/>
        <w:tblLook w:val="0600" w:firstRow="0" w:lastRow="0" w:firstColumn="0" w:lastColumn="0" w:noHBand="1" w:noVBand="1"/>
        <w:tblDescription w:val="Layout table"/>
      </w:tblPr>
      <w:tblGrid>
        <w:gridCol w:w="5400"/>
        <w:gridCol w:w="5400"/>
      </w:tblGrid>
      <w:tr w:rsidR="004F0D34" w:rsidRPr="00FE0AEA" w14:paraId="0B34DF85" w14:textId="77777777" w:rsidTr="007B09C3">
        <w:trPr>
          <w:trHeight w:val="2790"/>
        </w:trPr>
        <w:tc>
          <w:tcPr>
            <w:tcW w:w="5400" w:type="dxa"/>
            <w:vAlign w:val="bottom"/>
          </w:tcPr>
          <w:p w14:paraId="30DE1D4D" w14:textId="77777777" w:rsidR="004F0D34" w:rsidRPr="00FE0AEA" w:rsidRDefault="0058020F" w:rsidP="007F74B6">
            <w:pPr>
              <w:pStyle w:val="Title"/>
            </w:pPr>
            <w:r>
              <w:t xml:space="preserve">April Newsletter </w:t>
            </w:r>
          </w:p>
        </w:tc>
        <w:tc>
          <w:tcPr>
            <w:tcW w:w="5400" w:type="dxa"/>
          </w:tcPr>
          <w:sdt>
            <w:sdtPr>
              <w:alias w:val="Enter date:"/>
              <w:tag w:val=""/>
              <w:id w:val="-796832915"/>
              <w:placeholder>
                <w:docPart w:val="4FC47329D911B044ACBB9E1CF65DBBD2"/>
              </w:placeholder>
              <w:dataBinding w:prefixMappings="xmlns:ns0='http://purl.org/dc/elements/1.1/' xmlns:ns1='http://schemas.openxmlformats.org/package/2006/metadata/core-properties' " w:xpath="/ns1:coreProperties[1]/ns1:keywords[1]" w:storeItemID="{6C3C8BC8-F283-45AE-878A-BAB7291924A1}"/>
              <w15:appearance w15:val="hidden"/>
              <w:text/>
            </w:sdtPr>
            <w:sdtEndPr/>
            <w:sdtContent>
              <w:p w14:paraId="5416D6A2" w14:textId="6AF81E7D" w:rsidR="004F0D34" w:rsidRPr="00FE0AEA" w:rsidRDefault="003A238E" w:rsidP="007F74B6">
                <w:pPr>
                  <w:pStyle w:val="NewsletterDate"/>
                </w:pPr>
                <w:r>
                  <w:t>April 2019</w:t>
                </w:r>
              </w:p>
            </w:sdtContent>
          </w:sdt>
        </w:tc>
      </w:tr>
      <w:tr w:rsidR="00AA72C5" w:rsidRPr="00FE0AEA" w14:paraId="403FF9AC" w14:textId="77777777" w:rsidTr="007B09C3">
        <w:trPr>
          <w:trHeight w:val="10898"/>
        </w:trPr>
        <w:tc>
          <w:tcPr>
            <w:tcW w:w="5400" w:type="dxa"/>
            <w:tcMar>
              <w:left w:w="115" w:type="dxa"/>
              <w:right w:w="288" w:type="dxa"/>
            </w:tcMar>
          </w:tcPr>
          <w:p w14:paraId="066F9C8E" w14:textId="77777777" w:rsidR="000F3AD0" w:rsidRPr="00FE0AEA" w:rsidRDefault="0058020F" w:rsidP="007F74B6">
            <w:pPr>
              <w:pStyle w:val="SectionLabelALLCAPS"/>
            </w:pPr>
            <w:r>
              <w:t>our month of april</w:t>
            </w:r>
          </w:p>
          <w:p w14:paraId="02D59FA6" w14:textId="77777777" w:rsidR="0058020F" w:rsidRPr="0058020F" w:rsidRDefault="0058020F" w:rsidP="0058020F">
            <w:pPr>
              <w:rPr>
                <w:rFonts w:ascii="DIN Alternate" w:hAnsi="DIN Alternate"/>
                <w:sz w:val="32"/>
                <w:szCs w:val="32"/>
                <w:lang w:val="en-CA"/>
              </w:rPr>
            </w:pPr>
            <w:r>
              <w:rPr>
                <w:rFonts w:ascii="DIN Alternate" w:hAnsi="DIN Alternate"/>
                <w:sz w:val="32"/>
                <w:szCs w:val="32"/>
                <w:lang w:val="en-CA"/>
              </w:rPr>
              <w:t>We have been having such a great time in our Grade 3 classroom this April. We had a wonderful time getting ready for our Easter celebration. Before our Spring Break, we celebrated by decorating eggs and even had a little Easter Egg Hunt. Thank you to all the parent volunteers that came and helped out!</w:t>
            </w:r>
          </w:p>
          <w:p w14:paraId="585A4F49" w14:textId="77777777" w:rsidR="0058020F" w:rsidRDefault="0058020F" w:rsidP="007F74B6">
            <w:pPr>
              <w:pStyle w:val="Quote"/>
            </w:pPr>
            <w:r>
              <w:rPr>
                <w:rFonts w:ascii="DIN Alternate" w:hAnsi="DIN Alternate"/>
                <w:b/>
                <w:bCs/>
                <w:noProof/>
                <w:sz w:val="36"/>
                <w:szCs w:val="36"/>
                <w:lang w:val="en-CA"/>
              </w:rPr>
              <w:drawing>
                <wp:anchor distT="0" distB="0" distL="114300" distR="114300" simplePos="0" relativeHeight="251661312" behindDoc="0" locked="0" layoutInCell="1" allowOverlap="1" wp14:anchorId="2CFCD5CF" wp14:editId="7AA321FD">
                  <wp:simplePos x="0" y="0"/>
                  <wp:positionH relativeFrom="column">
                    <wp:posOffset>-73025</wp:posOffset>
                  </wp:positionH>
                  <wp:positionV relativeFrom="paragraph">
                    <wp:posOffset>635</wp:posOffset>
                  </wp:positionV>
                  <wp:extent cx="2213054" cy="1473200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489427663_8d646316d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758" cy="1476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A09544" w14:textId="77777777" w:rsidR="0058020F" w:rsidRDefault="0058020F" w:rsidP="007F74B6">
            <w:pPr>
              <w:pStyle w:val="Quote"/>
            </w:pPr>
          </w:p>
          <w:p w14:paraId="7A8B11D7" w14:textId="77777777" w:rsidR="0058020F" w:rsidRDefault="0058020F" w:rsidP="007F74B6">
            <w:pPr>
              <w:pStyle w:val="Quote"/>
            </w:pPr>
          </w:p>
          <w:p w14:paraId="44385187" w14:textId="77777777" w:rsidR="0058020F" w:rsidRDefault="0058020F" w:rsidP="007F74B6">
            <w:pPr>
              <w:pStyle w:val="Quote"/>
            </w:pPr>
          </w:p>
          <w:p w14:paraId="3F9C7B97" w14:textId="77777777" w:rsidR="0058020F" w:rsidRDefault="0058020F" w:rsidP="007F74B6">
            <w:pPr>
              <w:pStyle w:val="Quote"/>
            </w:pPr>
            <w:r>
              <w:rPr>
                <w:rFonts w:ascii="DIN Alternate" w:hAnsi="DIN Alternate"/>
                <w:b/>
                <w:bCs/>
                <w:noProof/>
                <w:sz w:val="36"/>
                <w:szCs w:val="36"/>
                <w:lang w:val="en-CA"/>
              </w:rPr>
              <w:drawing>
                <wp:anchor distT="0" distB="0" distL="114300" distR="114300" simplePos="0" relativeHeight="251663360" behindDoc="0" locked="0" layoutInCell="1" allowOverlap="1" wp14:anchorId="73B8EC69" wp14:editId="18526BC3">
                  <wp:simplePos x="0" y="0"/>
                  <wp:positionH relativeFrom="column">
                    <wp:posOffset>1117600</wp:posOffset>
                  </wp:positionH>
                  <wp:positionV relativeFrom="paragraph">
                    <wp:posOffset>205105</wp:posOffset>
                  </wp:positionV>
                  <wp:extent cx="2137176" cy="1425389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3434748986_a15ba01fee_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7176" cy="1425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13E17A2" w14:textId="77777777" w:rsidR="0058020F" w:rsidRDefault="0058020F" w:rsidP="007F74B6">
            <w:pPr>
              <w:pStyle w:val="Quote"/>
            </w:pPr>
          </w:p>
          <w:p w14:paraId="761DA280" w14:textId="77777777" w:rsidR="0058020F" w:rsidRDefault="0058020F" w:rsidP="007F74B6">
            <w:pPr>
              <w:pStyle w:val="Quote"/>
            </w:pPr>
          </w:p>
          <w:p w14:paraId="69F0040E" w14:textId="77777777" w:rsidR="0058020F" w:rsidRDefault="0058020F" w:rsidP="007F74B6">
            <w:pPr>
              <w:pStyle w:val="Quote"/>
            </w:pPr>
          </w:p>
          <w:p w14:paraId="37D87B28" w14:textId="77777777" w:rsidR="0058020F" w:rsidRDefault="0058020F" w:rsidP="007F74B6">
            <w:pPr>
              <w:pStyle w:val="Quote"/>
            </w:pPr>
          </w:p>
          <w:p w14:paraId="06F980DB" w14:textId="77777777" w:rsidR="0058020F" w:rsidRDefault="0058020F" w:rsidP="007F74B6">
            <w:pPr>
              <w:pStyle w:val="Quote"/>
            </w:pPr>
          </w:p>
          <w:p w14:paraId="2CD10470" w14:textId="77777777" w:rsidR="0058020F" w:rsidRPr="00FE0AEA" w:rsidRDefault="0058020F" w:rsidP="007F74B6">
            <w:pPr>
              <w:pStyle w:val="Quote"/>
            </w:pPr>
          </w:p>
          <w:p w14:paraId="69A3FCF9" w14:textId="77777777" w:rsidR="00D72AB0" w:rsidRPr="00FE0AEA" w:rsidRDefault="00D72AB0" w:rsidP="007F74B6"/>
        </w:tc>
        <w:tc>
          <w:tcPr>
            <w:tcW w:w="5400" w:type="dxa"/>
            <w:tcMar>
              <w:left w:w="288" w:type="dxa"/>
              <w:right w:w="115" w:type="dxa"/>
            </w:tcMar>
          </w:tcPr>
          <w:p w14:paraId="532CD6D0" w14:textId="77777777" w:rsidR="00D72AB0" w:rsidRPr="004F0D34" w:rsidRDefault="0058020F" w:rsidP="007F74B6">
            <w:pPr>
              <w:pStyle w:val="SectionLabelALLCAPS"/>
            </w:pPr>
            <w:r>
              <w:t>Coming up in may</w:t>
            </w:r>
          </w:p>
          <w:p w14:paraId="7A39DB27" w14:textId="77777777" w:rsidR="0058020F" w:rsidRDefault="0058020F" w:rsidP="0058020F">
            <w:pPr>
              <w:rPr>
                <w:rFonts w:ascii="DIN Alternate" w:hAnsi="DIN Alternate"/>
                <w:sz w:val="32"/>
                <w:szCs w:val="32"/>
                <w:lang w:val="en-CA"/>
              </w:rPr>
            </w:pPr>
            <w:r w:rsidRPr="00523424">
              <w:rPr>
                <w:rFonts w:ascii="DIN Alternate" w:hAnsi="DIN Alternate"/>
                <w:noProof/>
                <w:sz w:val="32"/>
                <w:szCs w:val="32"/>
                <w:lang w:val="en-CA"/>
              </w:rPr>
              <w:drawing>
                <wp:anchor distT="0" distB="0" distL="114300" distR="114300" simplePos="0" relativeHeight="251659264" behindDoc="0" locked="0" layoutInCell="1" allowOverlap="1" wp14:anchorId="65FA3138" wp14:editId="4A3F269B">
                  <wp:simplePos x="0" y="0"/>
                  <wp:positionH relativeFrom="column">
                    <wp:posOffset>644525</wp:posOffset>
                  </wp:positionH>
                  <wp:positionV relativeFrom="paragraph">
                    <wp:posOffset>2510790</wp:posOffset>
                  </wp:positionV>
                  <wp:extent cx="2366682" cy="1775012"/>
                  <wp:effectExtent l="0" t="0" r="0" b="3175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682" cy="1775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DIN Alternate" w:hAnsi="DIN Alternate"/>
                <w:sz w:val="32"/>
                <w:szCs w:val="32"/>
                <w:lang w:val="en-CA"/>
              </w:rPr>
              <w:t>In May, we will be going on a field trip to the Royal Tyrell Museum in Drumheller. We are going to be learning about Alberta’s history with dinosaurs and fossils. We are hoping a few parent volunteers would be able to help on that day - May 7</w:t>
            </w:r>
            <w:r w:rsidRPr="002342A2">
              <w:rPr>
                <w:rFonts w:ascii="DIN Alternate" w:hAnsi="DIN Alternate"/>
                <w:sz w:val="32"/>
                <w:szCs w:val="32"/>
                <w:vertAlign w:val="superscript"/>
                <w:lang w:val="en-CA"/>
              </w:rPr>
              <w:t>th</w:t>
            </w:r>
            <w:r>
              <w:rPr>
                <w:rFonts w:ascii="DIN Alternate" w:hAnsi="DIN Alternate"/>
                <w:sz w:val="32"/>
                <w:szCs w:val="32"/>
                <w:lang w:val="en-CA"/>
              </w:rPr>
              <w:t>, 2019. If you are interested, please fill out our parent volunteer form and return it to the school by May 2</w:t>
            </w:r>
            <w:r w:rsidRPr="00523424">
              <w:rPr>
                <w:rFonts w:ascii="DIN Alternate" w:hAnsi="DIN Alternate"/>
                <w:sz w:val="32"/>
                <w:szCs w:val="32"/>
                <w:vertAlign w:val="superscript"/>
                <w:lang w:val="en-CA"/>
              </w:rPr>
              <w:t>nd</w:t>
            </w:r>
            <w:r>
              <w:rPr>
                <w:rFonts w:ascii="DIN Alternate" w:hAnsi="DIN Alternate"/>
                <w:sz w:val="32"/>
                <w:szCs w:val="32"/>
                <w:lang w:val="en-CA"/>
              </w:rPr>
              <w:t>, 2019</w:t>
            </w:r>
            <w:commentRangeStart w:id="0"/>
            <w:commentRangeEnd w:id="0"/>
            <w:r>
              <w:rPr>
                <w:rStyle w:val="CommentReference"/>
              </w:rPr>
              <w:commentReference w:id="0"/>
            </w:r>
            <w:r>
              <w:rPr>
                <w:rFonts w:ascii="DIN Alternate" w:hAnsi="DIN Alternate"/>
                <w:sz w:val="32"/>
                <w:szCs w:val="32"/>
                <w:lang w:val="en-CA"/>
              </w:rPr>
              <w:t>.</w:t>
            </w:r>
          </w:p>
          <w:p w14:paraId="18994F19" w14:textId="77777777" w:rsidR="00D72AB0" w:rsidRPr="00FE0AEA" w:rsidRDefault="007C6AC9" w:rsidP="007F74B6">
            <w:r w:rsidRPr="00FE0AEA">
              <w:t xml:space="preserve"> </w:t>
            </w:r>
          </w:p>
          <w:p w14:paraId="4C7C2329" w14:textId="77777777" w:rsidR="00E95250" w:rsidRDefault="00E95250" w:rsidP="007F74B6"/>
          <w:p w14:paraId="515DB4C2" w14:textId="77777777" w:rsidR="0058020F" w:rsidRDefault="0058020F" w:rsidP="007F74B6"/>
          <w:p w14:paraId="12EC60A7" w14:textId="77777777" w:rsidR="0058020F" w:rsidRDefault="0058020F" w:rsidP="007F74B6"/>
          <w:p w14:paraId="1144A8E8" w14:textId="77777777" w:rsidR="0058020F" w:rsidRDefault="0058020F" w:rsidP="007F74B6"/>
          <w:p w14:paraId="121095A4" w14:textId="77777777" w:rsidR="0058020F" w:rsidRDefault="0058020F" w:rsidP="007F74B6"/>
          <w:p w14:paraId="21496163" w14:textId="77777777" w:rsidR="0058020F" w:rsidRDefault="0058020F" w:rsidP="007F74B6"/>
          <w:p w14:paraId="1729DE45" w14:textId="77777777" w:rsidR="0058020F" w:rsidRDefault="0058020F" w:rsidP="007F74B6"/>
          <w:p w14:paraId="3C40C599" w14:textId="77777777" w:rsidR="0058020F" w:rsidRDefault="0058020F" w:rsidP="007F74B6"/>
          <w:p w14:paraId="1BE951D4" w14:textId="77777777" w:rsidR="0058020F" w:rsidRDefault="0058020F" w:rsidP="007F74B6"/>
          <w:p w14:paraId="60F50449" w14:textId="77777777" w:rsidR="0058020F" w:rsidRDefault="0058020F" w:rsidP="007F74B6"/>
          <w:p w14:paraId="32B24F4B" w14:textId="77777777" w:rsidR="0058020F" w:rsidRDefault="0058020F" w:rsidP="007F74B6"/>
          <w:p w14:paraId="7D98C3DD" w14:textId="77777777" w:rsidR="0058020F" w:rsidRDefault="0058020F" w:rsidP="007F74B6"/>
          <w:p w14:paraId="689EEA65" w14:textId="77777777" w:rsidR="0058020F" w:rsidRDefault="0058020F" w:rsidP="007F74B6"/>
          <w:p w14:paraId="3393214C" w14:textId="77777777" w:rsidR="0058020F" w:rsidRDefault="0058020F" w:rsidP="007F74B6"/>
          <w:p w14:paraId="2E713D13" w14:textId="77777777" w:rsidR="0058020F" w:rsidRDefault="0058020F" w:rsidP="007F74B6">
            <w:pPr>
              <w:rPr>
                <w:sz w:val="28"/>
                <w:szCs w:val="28"/>
              </w:rPr>
            </w:pPr>
          </w:p>
          <w:p w14:paraId="4940BAEC" w14:textId="77777777" w:rsidR="0058020F" w:rsidRDefault="0058020F" w:rsidP="007F74B6">
            <w:pPr>
              <w:rPr>
                <w:sz w:val="28"/>
                <w:szCs w:val="28"/>
              </w:rPr>
            </w:pPr>
          </w:p>
          <w:p w14:paraId="534FD257" w14:textId="77777777" w:rsidR="0058020F" w:rsidRDefault="0058020F" w:rsidP="007F74B6">
            <w:pPr>
              <w:rPr>
                <w:rFonts w:ascii="DIN Alternate" w:hAnsi="DIN Alternate"/>
                <w:sz w:val="32"/>
                <w:szCs w:val="32"/>
              </w:rPr>
            </w:pPr>
          </w:p>
          <w:p w14:paraId="38452EF2" w14:textId="0FF29A9D" w:rsidR="0058020F" w:rsidRDefault="0058020F" w:rsidP="007F74B6">
            <w:pPr>
              <w:rPr>
                <w:rFonts w:ascii="DIN Alternate" w:hAnsi="DIN Alternate"/>
                <w:sz w:val="32"/>
                <w:szCs w:val="32"/>
              </w:rPr>
            </w:pPr>
            <w:r w:rsidRPr="0058020F">
              <w:rPr>
                <w:rFonts w:ascii="DIN Alternate" w:hAnsi="DIN Alternate"/>
                <w:sz w:val="32"/>
                <w:szCs w:val="32"/>
              </w:rPr>
              <w:t>Miss</w:t>
            </w:r>
            <w:bookmarkStart w:id="1" w:name="_GoBack"/>
            <w:bookmarkEnd w:id="1"/>
            <w:r w:rsidRPr="0058020F">
              <w:rPr>
                <w:rFonts w:ascii="DIN Alternate" w:hAnsi="DIN Alternate"/>
                <w:sz w:val="32"/>
                <w:szCs w:val="32"/>
              </w:rPr>
              <w:t xml:space="preserve"> Mann </w:t>
            </w:r>
          </w:p>
          <w:p w14:paraId="5126BD80" w14:textId="77777777" w:rsidR="0058020F" w:rsidRDefault="0058020F" w:rsidP="007F74B6">
            <w:pPr>
              <w:rPr>
                <w:rFonts w:ascii="DIN Alternate" w:hAnsi="DIN Alternate"/>
                <w:sz w:val="32"/>
                <w:szCs w:val="32"/>
              </w:rPr>
            </w:pPr>
            <w:r>
              <w:rPr>
                <w:rFonts w:ascii="DIN Alternate" w:hAnsi="DIN Alternate"/>
                <w:sz w:val="32"/>
                <w:szCs w:val="32"/>
              </w:rPr>
              <w:t xml:space="preserve">Grade Three Teacher </w:t>
            </w:r>
          </w:p>
          <w:p w14:paraId="5640AB32" w14:textId="77777777" w:rsidR="0058020F" w:rsidRPr="0058020F" w:rsidRDefault="0058020F" w:rsidP="007F74B6">
            <w:pPr>
              <w:rPr>
                <w:rFonts w:ascii="DIN Alternate" w:hAnsi="DIN Alternate"/>
                <w:sz w:val="32"/>
                <w:szCs w:val="32"/>
              </w:rPr>
            </w:pPr>
            <w:r>
              <w:rPr>
                <w:rFonts w:ascii="DIN Alternate" w:hAnsi="DIN Alternate"/>
                <w:sz w:val="32"/>
                <w:szCs w:val="32"/>
              </w:rPr>
              <w:t>1(403) 645-0101 (ex. 23)</w:t>
            </w:r>
          </w:p>
          <w:p w14:paraId="09F472E3" w14:textId="77777777" w:rsidR="0058020F" w:rsidRDefault="0058020F" w:rsidP="0058020F">
            <w:pPr>
              <w:rPr>
                <w:sz w:val="28"/>
                <w:szCs w:val="28"/>
              </w:rPr>
            </w:pPr>
          </w:p>
          <w:p w14:paraId="01E81A27" w14:textId="77777777" w:rsidR="0058020F" w:rsidRPr="00FE0AEA" w:rsidRDefault="0058020F" w:rsidP="007F74B6"/>
        </w:tc>
      </w:tr>
      <w:tr w:rsidR="007F74B6" w:rsidRPr="00FE0AEA" w14:paraId="353AF573" w14:textId="77777777" w:rsidTr="007B09C3">
        <w:trPr>
          <w:trHeight w:val="2794"/>
        </w:trPr>
        <w:tc>
          <w:tcPr>
            <w:tcW w:w="5400" w:type="dxa"/>
            <w:vAlign w:val="bottom"/>
          </w:tcPr>
          <w:p w14:paraId="715A1B78" w14:textId="77777777" w:rsidR="007F74B6" w:rsidRPr="00FE0AEA" w:rsidRDefault="0058020F" w:rsidP="0058020F">
            <w:pPr>
              <w:pStyle w:val="Title"/>
              <w:ind w:left="0"/>
            </w:pPr>
            <w:r>
              <w:lastRenderedPageBreak/>
              <w:t xml:space="preserve">Volunteer Form </w:t>
            </w:r>
          </w:p>
        </w:tc>
        <w:tc>
          <w:tcPr>
            <w:tcW w:w="5400" w:type="dxa"/>
          </w:tcPr>
          <w:sdt>
            <w:sdtPr>
              <w:alias w:val="Enter date:"/>
              <w:tag w:val=""/>
              <w:id w:val="-1596776818"/>
              <w:placeholder>
                <w:docPart w:val="537A31D6E9EE1546A7FA88AF7CBDCA76"/>
              </w:placeholder>
              <w:dataBinding w:prefixMappings="xmlns:ns0='http://purl.org/dc/elements/1.1/' xmlns:ns1='http://schemas.openxmlformats.org/package/2006/metadata/core-properties' " w:xpath="/ns1:coreProperties[1]/ns1:keywords[1]" w:storeItemID="{6C3C8BC8-F283-45AE-878A-BAB7291924A1}"/>
              <w15:appearance w15:val="hidden"/>
              <w:text/>
            </w:sdtPr>
            <w:sdtEndPr/>
            <w:sdtContent>
              <w:p w14:paraId="28DCAF39" w14:textId="16D4CC56" w:rsidR="007F74B6" w:rsidRPr="00FE0AEA" w:rsidRDefault="003A238E" w:rsidP="0058020F">
                <w:pPr>
                  <w:pStyle w:val="NewsletterDate"/>
                  <w:ind w:right="280"/>
                </w:pPr>
                <w:r>
                  <w:t>April 2019</w:t>
                </w:r>
              </w:p>
            </w:sdtContent>
          </w:sdt>
        </w:tc>
      </w:tr>
    </w:tbl>
    <w:p w14:paraId="31E70B27" w14:textId="77777777" w:rsidR="00DD60A4" w:rsidRDefault="00DD60A4" w:rsidP="00ED4F68"/>
    <w:p w14:paraId="07A3B0DC" w14:textId="77777777" w:rsidR="0058020F" w:rsidRDefault="0058020F" w:rsidP="00ED4F68"/>
    <w:p w14:paraId="2DC4ABA9" w14:textId="77777777" w:rsidR="0058020F" w:rsidRDefault="0058020F" w:rsidP="0058020F">
      <w:pPr>
        <w:spacing w:line="36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We are so excited to have your help!</w:t>
      </w:r>
    </w:p>
    <w:p w14:paraId="6CFA2DA9" w14:textId="77777777" w:rsidR="0058020F" w:rsidRDefault="0058020F" w:rsidP="0058020F">
      <w:pPr>
        <w:spacing w:line="36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Volunteer Name: ______________________________</w:t>
      </w:r>
    </w:p>
    <w:p w14:paraId="54B6A03C" w14:textId="77777777" w:rsidR="0058020F" w:rsidRDefault="0058020F" w:rsidP="0058020F">
      <w:pPr>
        <w:spacing w:line="36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Phone Number:</w:t>
      </w:r>
      <w:r w:rsidRPr="00523424">
        <w:rPr>
          <w:rFonts w:ascii="DIN Alternate" w:hAnsi="DIN Alternate"/>
          <w:sz w:val="36"/>
          <w:szCs w:val="36"/>
          <w:lang w:val="en-CA"/>
        </w:rPr>
        <w:t xml:space="preserve"> </w:t>
      </w:r>
      <w:r>
        <w:rPr>
          <w:rFonts w:ascii="DIN Alternate" w:hAnsi="DIN Alternate"/>
          <w:sz w:val="36"/>
          <w:szCs w:val="36"/>
          <w:lang w:val="en-CA"/>
        </w:rPr>
        <w:t>_______________________________</w:t>
      </w:r>
    </w:p>
    <w:p w14:paraId="7D2DF0BD" w14:textId="77777777" w:rsidR="0058020F" w:rsidRDefault="0058020F" w:rsidP="0058020F">
      <w:pPr>
        <w:spacing w:line="36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b/>
          <w:bCs/>
          <w:sz w:val="36"/>
          <w:szCs w:val="36"/>
          <w:lang w:val="en-CA"/>
        </w:rPr>
        <w:t xml:space="preserve">Email Address: </w:t>
      </w:r>
      <w:r>
        <w:rPr>
          <w:rFonts w:ascii="DIN Alternate" w:hAnsi="DIN Alternate"/>
          <w:sz w:val="36"/>
          <w:szCs w:val="36"/>
          <w:lang w:val="en-CA"/>
        </w:rPr>
        <w:t>________________________________</w:t>
      </w:r>
    </w:p>
    <w:p w14:paraId="667985C8" w14:textId="77777777" w:rsidR="0058020F" w:rsidRDefault="0058020F" w:rsidP="0058020F">
      <w:pPr>
        <w:spacing w:line="36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b/>
          <w:bCs/>
          <w:sz w:val="36"/>
          <w:szCs w:val="36"/>
          <w:lang w:val="en-CA"/>
        </w:rPr>
        <w:t>Student’s Name:</w:t>
      </w:r>
      <w:r w:rsidRPr="00523424">
        <w:rPr>
          <w:rFonts w:ascii="DIN Alternate" w:hAnsi="DIN Alternate"/>
          <w:sz w:val="36"/>
          <w:szCs w:val="36"/>
          <w:lang w:val="en-CA"/>
        </w:rPr>
        <w:t xml:space="preserve"> </w:t>
      </w:r>
      <w:r>
        <w:rPr>
          <w:rFonts w:ascii="DIN Alternate" w:hAnsi="DIN Alternate"/>
          <w:sz w:val="36"/>
          <w:szCs w:val="36"/>
          <w:lang w:val="en-CA"/>
        </w:rPr>
        <w:t>_______________________________</w:t>
      </w:r>
    </w:p>
    <w:p w14:paraId="5F0E4510" w14:textId="77777777" w:rsidR="0058020F" w:rsidRDefault="0058020F" w:rsidP="0058020F">
      <w:pPr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Please circle your choice(s)</w:t>
      </w:r>
    </w:p>
    <w:p w14:paraId="417C56DF" w14:textId="77777777" w:rsidR="0058020F" w:rsidRDefault="0058020F" w:rsidP="0058020F">
      <w:pPr>
        <w:spacing w:line="48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I would like to volunteer: weekly/monthly/other: ___________</w:t>
      </w:r>
    </w:p>
    <w:p w14:paraId="5A1D7D9B" w14:textId="77777777" w:rsidR="0058020F" w:rsidRDefault="0058020F" w:rsidP="0058020F">
      <w:pPr>
        <w:spacing w:line="480" w:lineRule="auto"/>
        <w:jc w:val="center"/>
        <w:rPr>
          <w:rFonts w:ascii="DIN Alternate" w:hAnsi="DIN Alternate"/>
          <w:sz w:val="36"/>
          <w:szCs w:val="36"/>
          <w:lang w:val="en-CA"/>
        </w:rPr>
      </w:pPr>
      <w:r>
        <w:rPr>
          <w:rFonts w:ascii="DIN Alternate" w:hAnsi="DIN Alternate"/>
          <w:sz w:val="36"/>
          <w:szCs w:val="36"/>
          <w:lang w:val="en-CA"/>
        </w:rPr>
        <w:t>Days available: Monday/Tuesday/Wednesday/Thursday/Friday</w:t>
      </w:r>
    </w:p>
    <w:p w14:paraId="38687FEC" w14:textId="77777777" w:rsidR="0058020F" w:rsidRDefault="0058020F" w:rsidP="0058020F">
      <w:pPr>
        <w:spacing w:line="480" w:lineRule="auto"/>
        <w:jc w:val="center"/>
        <w:rPr>
          <w:rFonts w:ascii="DIN Alternate" w:hAnsi="DIN Alternate"/>
          <w:sz w:val="36"/>
          <w:szCs w:val="36"/>
          <w:lang w:val="en-CA"/>
        </w:rPr>
      </w:pPr>
      <w:r w:rsidRPr="00F81B3A">
        <w:rPr>
          <w:rFonts w:ascii="DIN Alternate" w:hAnsi="DIN Alternate"/>
          <w:b/>
          <w:bCs/>
          <w:noProof/>
          <w:sz w:val="36"/>
          <w:szCs w:val="36"/>
          <w:lang w:val="en-CA"/>
        </w:rPr>
        <w:drawing>
          <wp:anchor distT="0" distB="0" distL="114300" distR="114300" simplePos="0" relativeHeight="251665408" behindDoc="0" locked="0" layoutInCell="1" allowOverlap="1" wp14:anchorId="79F68FD4" wp14:editId="02F89E99">
            <wp:simplePos x="0" y="0"/>
            <wp:positionH relativeFrom="column">
              <wp:posOffset>5954395</wp:posOffset>
            </wp:positionH>
            <wp:positionV relativeFrom="paragraph">
              <wp:posOffset>495935</wp:posOffset>
            </wp:positionV>
            <wp:extent cx="677545" cy="68580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754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DIN Alternate" w:hAnsi="DIN Alternate"/>
          <w:sz w:val="36"/>
          <w:szCs w:val="36"/>
          <w:lang w:val="en-CA"/>
        </w:rPr>
        <w:t>Times Available: AM/PM</w:t>
      </w:r>
    </w:p>
    <w:p w14:paraId="1C0047B2" w14:textId="77777777" w:rsidR="0058020F" w:rsidRPr="0058020F" w:rsidRDefault="0058020F" w:rsidP="0058020F">
      <w:pPr>
        <w:jc w:val="center"/>
        <w:rPr>
          <w:rFonts w:ascii="DIN Alternate" w:hAnsi="DIN Alternate"/>
          <w:sz w:val="36"/>
          <w:szCs w:val="36"/>
          <w:u w:val="single"/>
          <w:lang w:val="en-CA"/>
        </w:rPr>
      </w:pPr>
      <w:r w:rsidRPr="0058020F">
        <w:rPr>
          <w:rFonts w:ascii="DIN Alternate" w:hAnsi="DIN Alternate"/>
          <w:sz w:val="36"/>
          <w:szCs w:val="36"/>
          <w:u w:val="single"/>
          <w:lang w:val="en-CA"/>
        </w:rPr>
        <w:t>I am interested in…</w:t>
      </w:r>
    </w:p>
    <w:p w14:paraId="51CB2BAA" w14:textId="756BAF38" w:rsidR="0058020F" w:rsidRPr="0058020F" w:rsidRDefault="0058020F" w:rsidP="0058020F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DIN Alternate" w:hAnsi="DIN Alternate"/>
          <w:sz w:val="28"/>
          <w:szCs w:val="28"/>
          <w:lang w:val="en-CA"/>
        </w:rPr>
      </w:pPr>
      <w:r w:rsidRPr="0058020F">
        <w:rPr>
          <w:rFonts w:ascii="DIN Alternate" w:hAnsi="DIN Alternate"/>
          <w:sz w:val="28"/>
          <w:szCs w:val="28"/>
          <w:lang w:val="en-CA"/>
        </w:rPr>
        <w:t xml:space="preserve">Reading Groups </w:t>
      </w:r>
      <w:r w:rsidR="003A238E">
        <w:rPr>
          <w:rFonts w:ascii="DIN Alternate" w:hAnsi="DIN Alternate"/>
          <w:sz w:val="28"/>
          <w:szCs w:val="28"/>
          <w:lang w:val="en-CA"/>
        </w:rPr>
        <w:t>– Monday and Wednesday Afternoons</w:t>
      </w:r>
    </w:p>
    <w:p w14:paraId="7A56F4D7" w14:textId="78D0F9BA" w:rsidR="0058020F" w:rsidRPr="0058020F" w:rsidRDefault="0058020F" w:rsidP="0058020F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DIN Alternate" w:hAnsi="DIN Alternate"/>
          <w:sz w:val="28"/>
          <w:szCs w:val="28"/>
          <w:lang w:val="en-CA"/>
        </w:rPr>
      </w:pPr>
      <w:r w:rsidRPr="0058020F">
        <w:rPr>
          <w:rFonts w:ascii="DIN Alternate" w:hAnsi="DIN Alternate"/>
          <w:sz w:val="28"/>
          <w:szCs w:val="28"/>
          <w:lang w:val="en-CA"/>
        </w:rPr>
        <w:t xml:space="preserve">Field Trips </w:t>
      </w:r>
      <w:r w:rsidR="003A238E">
        <w:rPr>
          <w:rFonts w:ascii="DIN Alternate" w:hAnsi="DIN Alternate"/>
          <w:sz w:val="28"/>
          <w:szCs w:val="28"/>
          <w:lang w:val="en-CA"/>
        </w:rPr>
        <w:t>– As advertised in the Parent Newsletters</w:t>
      </w:r>
    </w:p>
    <w:p w14:paraId="74FBE55F" w14:textId="19420CF7" w:rsidR="0058020F" w:rsidRDefault="0058020F" w:rsidP="0058020F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DIN Alternate" w:hAnsi="DIN Alternate"/>
          <w:sz w:val="28"/>
          <w:szCs w:val="28"/>
          <w:lang w:val="en-CA"/>
        </w:rPr>
      </w:pPr>
      <w:r w:rsidRPr="0058020F">
        <w:rPr>
          <w:rFonts w:ascii="DIN Alternate" w:hAnsi="DIN Alternate"/>
          <w:sz w:val="28"/>
          <w:szCs w:val="28"/>
          <w:lang w:val="en-CA"/>
        </w:rPr>
        <w:t>Teacher Help (Cutting Materials</w:t>
      </w:r>
      <w:r w:rsidR="003A238E">
        <w:rPr>
          <w:rFonts w:ascii="DIN Alternate" w:hAnsi="DIN Alternate"/>
          <w:sz w:val="28"/>
          <w:szCs w:val="28"/>
          <w:lang w:val="en-CA"/>
        </w:rPr>
        <w:t>, Labelling,</w:t>
      </w:r>
      <w:r>
        <w:rPr>
          <w:rFonts w:ascii="DIN Alternate" w:hAnsi="DIN Alternate"/>
          <w:sz w:val="28"/>
          <w:szCs w:val="28"/>
          <w:lang w:val="en-CA"/>
        </w:rPr>
        <w:t xml:space="preserve"> etc.</w:t>
      </w:r>
      <w:r w:rsidRPr="0058020F">
        <w:rPr>
          <w:rFonts w:ascii="DIN Alternate" w:hAnsi="DIN Alternate"/>
          <w:sz w:val="28"/>
          <w:szCs w:val="28"/>
          <w:lang w:val="en-CA"/>
        </w:rPr>
        <w:t>)</w:t>
      </w:r>
      <w:r w:rsidR="003A238E">
        <w:rPr>
          <w:rFonts w:ascii="DIN Alternate" w:hAnsi="DIN Alternate"/>
          <w:sz w:val="28"/>
          <w:szCs w:val="28"/>
          <w:lang w:val="en-CA"/>
        </w:rPr>
        <w:t xml:space="preserve"> – Tuesday and Thursday Mornings </w:t>
      </w:r>
    </w:p>
    <w:p w14:paraId="56651E33" w14:textId="53F9CB92" w:rsidR="003A238E" w:rsidRDefault="003A238E" w:rsidP="0058020F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DIN Alternate" w:hAnsi="DIN Alternate"/>
          <w:sz w:val="28"/>
          <w:szCs w:val="28"/>
          <w:lang w:val="en-CA"/>
        </w:rPr>
      </w:pPr>
      <w:r>
        <w:rPr>
          <w:rFonts w:ascii="DIN Alternate" w:hAnsi="DIN Alternate"/>
          <w:sz w:val="28"/>
          <w:szCs w:val="28"/>
          <w:lang w:val="en-CA"/>
        </w:rPr>
        <w:t xml:space="preserve">Decorating the Class Board – First Friday Morning of the Month </w:t>
      </w:r>
    </w:p>
    <w:p w14:paraId="43AEBC0A" w14:textId="1D2EC763" w:rsidR="003A238E" w:rsidRDefault="003A238E" w:rsidP="003A238E">
      <w:pPr>
        <w:pStyle w:val="ListParagraph"/>
        <w:numPr>
          <w:ilvl w:val="0"/>
          <w:numId w:val="11"/>
        </w:numPr>
        <w:spacing w:line="360" w:lineRule="auto"/>
        <w:jc w:val="center"/>
        <w:rPr>
          <w:rFonts w:ascii="DIN Alternate" w:hAnsi="DIN Alternate"/>
          <w:sz w:val="28"/>
          <w:szCs w:val="28"/>
          <w:lang w:val="en-CA"/>
        </w:rPr>
      </w:pPr>
      <w:r>
        <w:rPr>
          <w:rFonts w:ascii="DIN Alternate" w:hAnsi="DIN Alternate"/>
          <w:sz w:val="28"/>
          <w:szCs w:val="28"/>
          <w:lang w:val="en-CA"/>
        </w:rPr>
        <w:t>Lunch Room Monitoring – Please write any availability on the line below.</w:t>
      </w:r>
    </w:p>
    <w:p w14:paraId="5BDF0386" w14:textId="77777777" w:rsidR="003A238E" w:rsidRDefault="003A238E" w:rsidP="003A238E">
      <w:pPr>
        <w:pStyle w:val="ListParagraph"/>
        <w:spacing w:line="360" w:lineRule="auto"/>
        <w:rPr>
          <w:rFonts w:ascii="DIN Alternate" w:hAnsi="DIN Alternate"/>
          <w:sz w:val="28"/>
          <w:szCs w:val="28"/>
          <w:lang w:val="en-CA"/>
        </w:rPr>
      </w:pPr>
    </w:p>
    <w:p w14:paraId="0DA97774" w14:textId="4EBF7CD4" w:rsidR="003A238E" w:rsidRPr="003A238E" w:rsidRDefault="003A238E" w:rsidP="003A238E">
      <w:pPr>
        <w:pStyle w:val="ListParagraph"/>
        <w:spacing w:line="360" w:lineRule="auto"/>
        <w:rPr>
          <w:rFonts w:ascii="DIN Alternate" w:hAnsi="DIN Alternate"/>
          <w:sz w:val="28"/>
          <w:szCs w:val="28"/>
          <w:lang w:val="en-CA"/>
        </w:rPr>
      </w:pPr>
      <w:r>
        <w:rPr>
          <w:rFonts w:ascii="DIN Alternate" w:hAnsi="DIN Alternate"/>
          <w:sz w:val="28"/>
          <w:szCs w:val="28"/>
          <w:lang w:val="en-CA"/>
        </w:rPr>
        <w:t>_____________________________________________________________________</w:t>
      </w:r>
    </w:p>
    <w:p w14:paraId="7E9B64B8" w14:textId="77777777" w:rsidR="0058020F" w:rsidRPr="0058020F" w:rsidRDefault="0058020F" w:rsidP="00907F1D">
      <w:pPr>
        <w:pStyle w:val="ListParagraph"/>
        <w:spacing w:line="360" w:lineRule="auto"/>
        <w:rPr>
          <w:rFonts w:ascii="DIN Alternate" w:hAnsi="DIN Alternate"/>
          <w:sz w:val="28"/>
          <w:szCs w:val="28"/>
          <w:lang w:val="en-CA"/>
        </w:rPr>
      </w:pPr>
    </w:p>
    <w:sectPr w:rsidR="0058020F" w:rsidRPr="0058020F" w:rsidSect="009630D9">
      <w:headerReference w:type="default" r:id="rId17"/>
      <w:headerReference w:type="first" r:id="rId18"/>
      <w:type w:val="continuous"/>
      <w:pgSz w:w="12240" w:h="15840" w:code="1"/>
      <w:pgMar w:top="720" w:right="720" w:bottom="720" w:left="720" w:header="0" w:footer="0" w:gutter="0"/>
      <w:pgBorders w:offsetFrom="page">
        <w:top w:val="dashed" w:sz="4" w:space="24" w:color="auto"/>
        <w:left w:val="dashed" w:sz="4" w:space="24" w:color="auto"/>
        <w:bottom w:val="dashed" w:sz="4" w:space="24" w:color="auto"/>
        <w:right w:val="dashed" w:sz="4" w:space="24" w:color="auto"/>
      </w:pgBorders>
      <w:cols w:space="720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Author" w:initials="A">
    <w:p w14:paraId="16E8FA53" w14:textId="77777777" w:rsidR="0058020F" w:rsidRDefault="0058020F" w:rsidP="0058020F">
      <w:pPr>
        <w:pStyle w:val="CommentText"/>
      </w:pP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16E8FA53" w15:done="1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6E8FA53" w16cid:durableId="20CB700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D4BE1F" w14:textId="77777777" w:rsidR="00E87C05" w:rsidRDefault="00E87C05">
      <w:pPr>
        <w:spacing w:after="0"/>
      </w:pPr>
      <w:r>
        <w:separator/>
      </w:r>
    </w:p>
  </w:endnote>
  <w:endnote w:type="continuationSeparator" w:id="0">
    <w:p w14:paraId="437E8BAF" w14:textId="77777777" w:rsidR="00E87C05" w:rsidRDefault="00E87C0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IN Alternate">
    <w:panose1 w:val="020B0500000000000000"/>
    <w:charset w:val="4D"/>
    <w:family w:val="swiss"/>
    <w:pitch w:val="variable"/>
    <w:sig w:usb0="8000002F" w:usb1="10000048" w:usb2="00000000" w:usb3="00000000" w:csb0="0000011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6FEC985" w14:textId="77777777" w:rsidR="00E87C05" w:rsidRDefault="00E87C05">
      <w:pPr>
        <w:spacing w:after="0"/>
      </w:pPr>
      <w:r>
        <w:separator/>
      </w:r>
    </w:p>
  </w:footnote>
  <w:footnote w:type="continuationSeparator" w:id="0">
    <w:p w14:paraId="6C0F1A6B" w14:textId="77777777" w:rsidR="00E87C05" w:rsidRDefault="00E87C0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0360CD" w14:textId="77777777" w:rsidR="00795096" w:rsidRDefault="00795096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6F263853" wp14:editId="284BBC2E">
          <wp:simplePos x="0" y="0"/>
          <wp:positionH relativeFrom="page">
            <wp:posOffset>8890</wp:posOffset>
          </wp:positionH>
          <wp:positionV relativeFrom="page">
            <wp:posOffset>0</wp:posOffset>
          </wp:positionV>
          <wp:extent cx="7744968" cy="3602736"/>
          <wp:effectExtent l="0" t="0" r="8890" b="0"/>
          <wp:wrapNone/>
          <wp:docPr id="6" name="Picture 6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school pencils-04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44968" cy="36027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0A57BF" w14:textId="77777777" w:rsidR="00795096" w:rsidRDefault="00795096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C7F01DB" wp14:editId="2F7723E6">
          <wp:simplePos x="0" y="0"/>
          <wp:positionH relativeFrom="page">
            <wp:posOffset>9525</wp:posOffset>
          </wp:positionH>
          <wp:positionV relativeFrom="page">
            <wp:posOffset>0</wp:posOffset>
          </wp:positionV>
          <wp:extent cx="7744968" cy="3602736"/>
          <wp:effectExtent l="0" t="0" r="8890" b="0"/>
          <wp:wrapNone/>
          <wp:docPr id="5" name="Picture 5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school pencils-04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44968" cy="360273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AE6600C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BA2EDB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F36372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C39B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08896F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1E2F79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9261B5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0AA6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0443B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ECD5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8EA1521"/>
    <w:multiLevelType w:val="hybridMultilevel"/>
    <w:tmpl w:val="6F46597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020F"/>
    <w:rsid w:val="000428AA"/>
    <w:rsid w:val="0008008E"/>
    <w:rsid w:val="000805EA"/>
    <w:rsid w:val="00083E9F"/>
    <w:rsid w:val="000C18D7"/>
    <w:rsid w:val="000F0843"/>
    <w:rsid w:val="000F3AD0"/>
    <w:rsid w:val="00127B84"/>
    <w:rsid w:val="001855BE"/>
    <w:rsid w:val="001D22C0"/>
    <w:rsid w:val="001F7C38"/>
    <w:rsid w:val="00200213"/>
    <w:rsid w:val="0025198F"/>
    <w:rsid w:val="00261B6E"/>
    <w:rsid w:val="00306B13"/>
    <w:rsid w:val="0031698D"/>
    <w:rsid w:val="00383D66"/>
    <w:rsid w:val="003A238E"/>
    <w:rsid w:val="003B6895"/>
    <w:rsid w:val="003E21F0"/>
    <w:rsid w:val="0047573F"/>
    <w:rsid w:val="004A4CDF"/>
    <w:rsid w:val="004B1491"/>
    <w:rsid w:val="004C0402"/>
    <w:rsid w:val="004C3871"/>
    <w:rsid w:val="004F0D34"/>
    <w:rsid w:val="004F0F33"/>
    <w:rsid w:val="00500AA0"/>
    <w:rsid w:val="0058020F"/>
    <w:rsid w:val="00591DA5"/>
    <w:rsid w:val="005A3D35"/>
    <w:rsid w:val="005E5DB5"/>
    <w:rsid w:val="00600FA0"/>
    <w:rsid w:val="00615239"/>
    <w:rsid w:val="006634F9"/>
    <w:rsid w:val="00690C71"/>
    <w:rsid w:val="00795096"/>
    <w:rsid w:val="007B09C3"/>
    <w:rsid w:val="007B2312"/>
    <w:rsid w:val="007C6AC9"/>
    <w:rsid w:val="007D6C9E"/>
    <w:rsid w:val="007E1E06"/>
    <w:rsid w:val="007F74B6"/>
    <w:rsid w:val="00806C3A"/>
    <w:rsid w:val="00855A8D"/>
    <w:rsid w:val="008A18A4"/>
    <w:rsid w:val="008A5906"/>
    <w:rsid w:val="008C6625"/>
    <w:rsid w:val="008E32C7"/>
    <w:rsid w:val="00907F1D"/>
    <w:rsid w:val="00915937"/>
    <w:rsid w:val="009630D9"/>
    <w:rsid w:val="0096511B"/>
    <w:rsid w:val="00990252"/>
    <w:rsid w:val="0099119B"/>
    <w:rsid w:val="009E24C8"/>
    <w:rsid w:val="00A026E7"/>
    <w:rsid w:val="00A0456B"/>
    <w:rsid w:val="00A7653D"/>
    <w:rsid w:val="00AA71A8"/>
    <w:rsid w:val="00AA72C5"/>
    <w:rsid w:val="00AD10E8"/>
    <w:rsid w:val="00AD1D74"/>
    <w:rsid w:val="00AD2428"/>
    <w:rsid w:val="00B555C2"/>
    <w:rsid w:val="00BA0E7B"/>
    <w:rsid w:val="00BA3BE8"/>
    <w:rsid w:val="00BB1F73"/>
    <w:rsid w:val="00BB788E"/>
    <w:rsid w:val="00BE25CF"/>
    <w:rsid w:val="00BF19F1"/>
    <w:rsid w:val="00C243F9"/>
    <w:rsid w:val="00C5306F"/>
    <w:rsid w:val="00C8123D"/>
    <w:rsid w:val="00CD3E4D"/>
    <w:rsid w:val="00CD7B4D"/>
    <w:rsid w:val="00CF1D3A"/>
    <w:rsid w:val="00D06254"/>
    <w:rsid w:val="00D72AB0"/>
    <w:rsid w:val="00D878E7"/>
    <w:rsid w:val="00DC0FCB"/>
    <w:rsid w:val="00DC14C4"/>
    <w:rsid w:val="00DD60A4"/>
    <w:rsid w:val="00DF6ABC"/>
    <w:rsid w:val="00E01829"/>
    <w:rsid w:val="00E41066"/>
    <w:rsid w:val="00E87C05"/>
    <w:rsid w:val="00E93E23"/>
    <w:rsid w:val="00E95250"/>
    <w:rsid w:val="00ED4F35"/>
    <w:rsid w:val="00ED4F68"/>
    <w:rsid w:val="00EE034B"/>
    <w:rsid w:val="00F4516F"/>
    <w:rsid w:val="00F81447"/>
    <w:rsid w:val="00FA551B"/>
    <w:rsid w:val="00FE0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BC121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6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32" w:unhideWhenUsed="1" w:qFormat="1"/>
    <w:lsdException w:name="heading 4" w:semiHidden="1" w:uiPriority="9" w:unhideWhenUsed="1" w:qFormat="1"/>
    <w:lsdException w:name="heading 5" w:semiHidden="1" w:uiPriority="32" w:unhideWhenUsed="1" w:qFormat="1"/>
    <w:lsdException w:name="heading 6" w:semiHidden="1" w:uiPriority="32" w:unhideWhenUsed="1" w:qFormat="1"/>
    <w:lsdException w:name="heading 7" w:semiHidden="1" w:uiPriority="32" w:unhideWhenUsed="1" w:qFormat="1"/>
    <w:lsdException w:name="heading 8" w:semiHidden="1" w:uiPriority="32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 w:qFormat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3E9F"/>
    <w:pPr>
      <w:contextualSpacing/>
    </w:pPr>
    <w:rPr>
      <w:color w:val="000000" w:themeColor="text1"/>
    </w:rPr>
  </w:style>
  <w:style w:type="paragraph" w:styleId="Heading1">
    <w:name w:val="heading 1"/>
    <w:basedOn w:val="Normal"/>
    <w:next w:val="Normal"/>
    <w:link w:val="Heading1Char"/>
    <w:uiPriority w:val="32"/>
    <w:qFormat/>
    <w:rsid w:val="00DD60A4"/>
    <w:pPr>
      <w:keepNext/>
      <w:keepLines/>
      <w:spacing w:before="480" w:after="0"/>
      <w:jc w:val="right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en-US"/>
    </w:rPr>
  </w:style>
  <w:style w:type="paragraph" w:styleId="Heading2">
    <w:name w:val="heading 2"/>
    <w:basedOn w:val="Normal"/>
    <w:next w:val="Normal"/>
    <w:link w:val="Heading2Char"/>
    <w:uiPriority w:val="32"/>
    <w:semiHidden/>
    <w:unhideWhenUsed/>
    <w:qFormat/>
    <w:rsid w:val="0091593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32"/>
    <w:semiHidden/>
    <w:unhideWhenUsed/>
    <w:qFormat/>
    <w:rsid w:val="00AD1D7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32"/>
    <w:semiHidden/>
    <w:unhideWhenUsed/>
    <w:qFormat/>
    <w:rsid w:val="0091593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32"/>
    <w:semiHidden/>
    <w:unhideWhenUsed/>
    <w:qFormat/>
    <w:rsid w:val="00AD1D7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32"/>
    <w:semiHidden/>
    <w:unhideWhenUsed/>
    <w:qFormat/>
    <w:rsid w:val="00AD1D74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32"/>
    <w:semiHidden/>
    <w:unhideWhenUsed/>
    <w:qFormat/>
    <w:rsid w:val="00AD1D74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32"/>
    <w:semiHidden/>
    <w:unhideWhenUsed/>
    <w:qFormat/>
    <w:rsid w:val="00AD1D74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32"/>
    <w:semiHidden/>
    <w:unhideWhenUsed/>
    <w:qFormat/>
    <w:rsid w:val="00DD60A4"/>
    <w:pPr>
      <w:keepNext/>
      <w:keepLines/>
      <w:spacing w:before="200" w:after="0"/>
      <w:jc w:val="righ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690C71"/>
    <w:rPr>
      <w:color w:val="595959" w:themeColor="text1" w:themeTint="A6"/>
    </w:rPr>
  </w:style>
  <w:style w:type="paragraph" w:customStyle="1" w:styleId="NewsletterDate">
    <w:name w:val="Newsletter Date"/>
    <w:next w:val="Normal"/>
    <w:link w:val="NewsletterDateChar"/>
    <w:uiPriority w:val="2"/>
    <w:qFormat/>
    <w:rsid w:val="007B09C3"/>
    <w:pPr>
      <w:spacing w:after="0"/>
      <w:jc w:val="right"/>
    </w:pPr>
    <w:rPr>
      <w:rFonts w:eastAsiaTheme="majorHAnsi"/>
      <w:b/>
      <w:color w:val="8064A2" w:themeColor="accent4"/>
      <w:spacing w:val="12"/>
      <w:sz w:val="28"/>
      <w:szCs w:val="24"/>
      <w:lang w:bidi="en-US"/>
    </w:rPr>
  </w:style>
  <w:style w:type="character" w:customStyle="1" w:styleId="NewsletterDateChar">
    <w:name w:val="Newsletter Date Char"/>
    <w:basedOn w:val="DefaultParagraphFont"/>
    <w:link w:val="NewsletterDate"/>
    <w:uiPriority w:val="2"/>
    <w:rsid w:val="007B09C3"/>
    <w:rPr>
      <w:rFonts w:eastAsiaTheme="majorHAnsi"/>
      <w:b/>
      <w:color w:val="8064A2" w:themeColor="accent4"/>
      <w:spacing w:val="12"/>
      <w:sz w:val="28"/>
      <w:szCs w:val="24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60A4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60A4"/>
    <w:rPr>
      <w:rFonts w:ascii="Tahoma" w:hAnsi="Tahoma" w:cs="Tahoma"/>
      <w:sz w:val="16"/>
      <w:szCs w:val="16"/>
    </w:rPr>
  </w:style>
  <w:style w:type="paragraph" w:customStyle="1" w:styleId="SectionLabelALLCAPS">
    <w:name w:val="Section Label (ALL CAPS)"/>
    <w:basedOn w:val="Normal"/>
    <w:link w:val="SectionLabelALLCAPSChar"/>
    <w:uiPriority w:val="3"/>
    <w:qFormat/>
    <w:rsid w:val="00FE0AEA"/>
    <w:pPr>
      <w:spacing w:before="360" w:after="240"/>
    </w:pPr>
    <w:rPr>
      <w:rFonts w:eastAsiaTheme="majorHAnsi"/>
      <w:b/>
      <w:caps/>
      <w:color w:val="1F497D" w:themeColor="text2"/>
      <w:spacing w:val="10"/>
      <w:sz w:val="28"/>
      <w:szCs w:val="24"/>
      <w:lang w:bidi="en-US"/>
    </w:rPr>
  </w:style>
  <w:style w:type="character" w:customStyle="1" w:styleId="SectionLabelALLCAPSChar">
    <w:name w:val="Section Label (ALL CAPS) Char"/>
    <w:basedOn w:val="DefaultParagraphFont"/>
    <w:link w:val="SectionLabelALLCAPS"/>
    <w:uiPriority w:val="3"/>
    <w:rsid w:val="00FE0AEA"/>
    <w:rPr>
      <w:rFonts w:eastAsiaTheme="majorHAnsi"/>
      <w:b/>
      <w:caps/>
      <w:color w:val="1F497D" w:themeColor="text2"/>
      <w:spacing w:val="10"/>
      <w:sz w:val="28"/>
      <w:szCs w:val="24"/>
      <w:lang w:bidi="en-US"/>
    </w:rPr>
  </w:style>
  <w:style w:type="character" w:customStyle="1" w:styleId="Heading1Char">
    <w:name w:val="Heading 1 Char"/>
    <w:basedOn w:val="DefaultParagraphFont"/>
    <w:link w:val="Heading1"/>
    <w:uiPriority w:val="32"/>
    <w:rsid w:val="009630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bidi="en-US"/>
    </w:rPr>
  </w:style>
  <w:style w:type="character" w:customStyle="1" w:styleId="Heading9Char">
    <w:name w:val="Heading 9 Char"/>
    <w:basedOn w:val="DefaultParagraphFont"/>
    <w:link w:val="Heading9"/>
    <w:uiPriority w:val="32"/>
    <w:semiHidden/>
    <w:rsid w:val="009630D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bidi="en-US"/>
    </w:rPr>
  </w:style>
  <w:style w:type="paragraph" w:styleId="Header">
    <w:name w:val="header"/>
    <w:basedOn w:val="Normal"/>
    <w:link w:val="HeaderChar"/>
    <w:uiPriority w:val="99"/>
    <w:unhideWhenUsed/>
    <w:rsid w:val="00DD60A4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DD60A4"/>
  </w:style>
  <w:style w:type="paragraph" w:styleId="Footer">
    <w:name w:val="footer"/>
    <w:basedOn w:val="Normal"/>
    <w:link w:val="FooterChar"/>
    <w:uiPriority w:val="99"/>
    <w:unhideWhenUsed/>
    <w:rsid w:val="00DD60A4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DD60A4"/>
  </w:style>
  <w:style w:type="paragraph" w:styleId="Quote">
    <w:name w:val="Quote"/>
    <w:basedOn w:val="Normal"/>
    <w:link w:val="QuoteChar"/>
    <w:uiPriority w:val="5"/>
    <w:qFormat/>
    <w:rsid w:val="007F74B6"/>
    <w:pPr>
      <w:pBdr>
        <w:top w:val="single" w:sz="2" w:space="16" w:color="C0504D" w:themeColor="accent2"/>
        <w:left w:val="single" w:sz="2" w:space="8" w:color="C0504D" w:themeColor="accent2"/>
        <w:bottom w:val="single" w:sz="2" w:space="16" w:color="C0504D" w:themeColor="accent2"/>
        <w:right w:val="single" w:sz="2" w:space="8" w:color="C0504D" w:themeColor="accent2"/>
      </w:pBdr>
      <w:shd w:val="clear" w:color="auto" w:fill="C0504D" w:themeFill="accent2"/>
      <w:ind w:left="72" w:right="72"/>
    </w:pPr>
    <w:rPr>
      <w:i/>
      <w:iCs/>
      <w:color w:val="FFFFFF" w:themeColor="background1"/>
      <w:sz w:val="28"/>
    </w:rPr>
  </w:style>
  <w:style w:type="character" w:customStyle="1" w:styleId="QuoteChar">
    <w:name w:val="Quote Char"/>
    <w:basedOn w:val="DefaultParagraphFont"/>
    <w:link w:val="Quote"/>
    <w:uiPriority w:val="5"/>
    <w:rsid w:val="009630D9"/>
    <w:rPr>
      <w:i/>
      <w:iCs/>
      <w:color w:val="FFFFFF" w:themeColor="background1"/>
      <w:sz w:val="28"/>
      <w:shd w:val="clear" w:color="auto" w:fill="C0504D" w:themeFill="accent2"/>
    </w:rPr>
  </w:style>
  <w:style w:type="paragraph" w:styleId="IntenseQuote">
    <w:name w:val="Intense Quote"/>
    <w:basedOn w:val="Normal"/>
    <w:link w:val="IntenseQuoteChar"/>
    <w:uiPriority w:val="6"/>
    <w:qFormat/>
    <w:rsid w:val="003B6895"/>
    <w:rPr>
      <w:b/>
      <w:iCs/>
      <w:color w:val="C0504D" w:themeColor="accent2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6"/>
    <w:rsid w:val="003B6895"/>
    <w:rPr>
      <w:b/>
      <w:iCs/>
      <w:color w:val="C0504D" w:themeColor="accent2"/>
      <w:sz w:val="28"/>
    </w:rPr>
  </w:style>
  <w:style w:type="paragraph" w:styleId="BlockText">
    <w:name w:val="Block Text"/>
    <w:basedOn w:val="Normal"/>
    <w:uiPriority w:val="99"/>
    <w:semiHidden/>
    <w:unhideWhenUsed/>
    <w:rsid w:val="00915937"/>
    <w:pPr>
      <w:pBdr>
        <w:top w:val="single" w:sz="2" w:space="10" w:color="365F91" w:themeColor="accent1" w:themeShade="BF"/>
        <w:left w:val="single" w:sz="2" w:space="10" w:color="365F91" w:themeColor="accent1" w:themeShade="BF"/>
        <w:bottom w:val="single" w:sz="2" w:space="10" w:color="365F91" w:themeColor="accent1" w:themeShade="BF"/>
        <w:right w:val="single" w:sz="2" w:space="10" w:color="365F91" w:themeColor="accent1" w:themeShade="BF"/>
      </w:pBdr>
      <w:ind w:left="1152" w:right="1152"/>
    </w:pPr>
    <w:rPr>
      <w:rFonts w:eastAsiaTheme="minorEastAsia"/>
      <w:i/>
      <w:iCs/>
      <w:color w:val="365F91" w:themeColor="accent1" w:themeShade="BF"/>
    </w:rPr>
  </w:style>
  <w:style w:type="character" w:customStyle="1" w:styleId="Heading2Char">
    <w:name w:val="Heading 2 Char"/>
    <w:basedOn w:val="DefaultParagraphFont"/>
    <w:link w:val="Heading2"/>
    <w:uiPriority w:val="32"/>
    <w:semiHidden/>
    <w:rsid w:val="009630D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32"/>
    <w:semiHidden/>
    <w:rsid w:val="009630D9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UnresolvedMention">
    <w:name w:val="Unresolved Mention"/>
    <w:basedOn w:val="DefaultParagraphFont"/>
    <w:uiPriority w:val="99"/>
    <w:semiHidden/>
    <w:unhideWhenUsed/>
    <w:rsid w:val="00690C71"/>
    <w:rPr>
      <w:color w:val="595959" w:themeColor="text1" w:themeTint="A6"/>
      <w:shd w:val="clear" w:color="auto" w:fill="E6E6E6"/>
    </w:rPr>
  </w:style>
  <w:style w:type="paragraph" w:styleId="Title">
    <w:name w:val="Title"/>
    <w:basedOn w:val="Normal"/>
    <w:link w:val="TitleChar"/>
    <w:uiPriority w:val="1"/>
    <w:qFormat/>
    <w:rsid w:val="009630D9"/>
    <w:pPr>
      <w:pBdr>
        <w:top w:val="single" w:sz="2" w:space="6" w:color="8064A2" w:themeColor="accent4"/>
        <w:left w:val="single" w:sz="2" w:space="8" w:color="8064A2" w:themeColor="accent4"/>
        <w:bottom w:val="single" w:sz="2" w:space="6" w:color="8064A2" w:themeColor="accent4"/>
        <w:right w:val="single" w:sz="2" w:space="8" w:color="8064A2" w:themeColor="accent4"/>
      </w:pBdr>
      <w:shd w:val="clear" w:color="auto" w:fill="8064A2" w:themeFill="accent4"/>
      <w:spacing w:after="0"/>
      <w:ind w:left="72" w:right="288"/>
    </w:pPr>
    <w:rPr>
      <w:rFonts w:asciiTheme="majorHAnsi" w:eastAsiaTheme="majorEastAsia" w:hAnsiTheme="majorHAnsi" w:cstheme="majorBidi"/>
      <w:b/>
      <w:color w:val="FFFFFF" w:themeColor="background1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"/>
    <w:rsid w:val="009630D9"/>
    <w:rPr>
      <w:rFonts w:asciiTheme="majorHAnsi" w:eastAsiaTheme="majorEastAsia" w:hAnsiTheme="majorHAnsi" w:cstheme="majorBidi"/>
      <w:b/>
      <w:color w:val="FFFFFF" w:themeColor="background1"/>
      <w:kern w:val="28"/>
      <w:sz w:val="48"/>
      <w:szCs w:val="56"/>
      <w:shd w:val="clear" w:color="auto" w:fill="8064A2" w:themeFill="accent4"/>
    </w:rPr>
  </w:style>
  <w:style w:type="character" w:styleId="BookTitle">
    <w:name w:val="Book Title"/>
    <w:basedOn w:val="DefaultParagraphFont"/>
    <w:uiPriority w:val="33"/>
    <w:semiHidden/>
    <w:unhideWhenUsed/>
    <w:rsid w:val="00AD1D74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D1D74"/>
    <w:pPr>
      <w:spacing w:after="200"/>
    </w:pPr>
    <w:rPr>
      <w:i/>
      <w:iCs/>
      <w:color w:val="1F497D" w:themeColor="text2"/>
      <w:sz w:val="18"/>
      <w:szCs w:val="18"/>
    </w:rPr>
  </w:style>
  <w:style w:type="character" w:styleId="Emphasis">
    <w:name w:val="Emphasis"/>
    <w:basedOn w:val="DefaultParagraphFont"/>
    <w:uiPriority w:val="20"/>
    <w:semiHidden/>
    <w:unhideWhenUsed/>
    <w:rsid w:val="00AD1D7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32"/>
    <w:semiHidden/>
    <w:rsid w:val="00AD1D7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32"/>
    <w:semiHidden/>
    <w:rsid w:val="00AD1D74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32"/>
    <w:semiHidden/>
    <w:rsid w:val="00AD1D7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32"/>
    <w:semiHidden/>
    <w:rsid w:val="00AD1D7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32"/>
    <w:semiHidden/>
    <w:rsid w:val="00AD1D7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AD1D74"/>
    <w:rPr>
      <w:i/>
      <w:iCs/>
      <w:color w:val="4F81BD" w:themeColor="accent1"/>
    </w:rPr>
  </w:style>
  <w:style w:type="character" w:styleId="IntenseReference">
    <w:name w:val="Intense Reference"/>
    <w:basedOn w:val="DefaultParagraphFont"/>
    <w:uiPriority w:val="32"/>
    <w:semiHidden/>
    <w:unhideWhenUsed/>
    <w:rsid w:val="00AD1D74"/>
    <w:rPr>
      <w:b/>
      <w:bCs/>
      <w:smallCaps/>
      <w:color w:val="4F81BD" w:themeColor="accent1"/>
      <w:spacing w:val="5"/>
    </w:rPr>
  </w:style>
  <w:style w:type="paragraph" w:styleId="ListParagraph">
    <w:name w:val="List Paragraph"/>
    <w:basedOn w:val="Normal"/>
    <w:uiPriority w:val="34"/>
    <w:unhideWhenUsed/>
    <w:rsid w:val="00AD1D74"/>
    <w:pPr>
      <w:ind w:left="720"/>
    </w:pPr>
  </w:style>
  <w:style w:type="paragraph" w:styleId="NoSpacing">
    <w:name w:val="No Spacing"/>
    <w:uiPriority w:val="1"/>
    <w:semiHidden/>
    <w:unhideWhenUsed/>
    <w:rsid w:val="00AD1D74"/>
    <w:pPr>
      <w:spacing w:after="0"/>
    </w:pPr>
    <w:rPr>
      <w:color w:val="000000" w:themeColor="text1"/>
    </w:rPr>
  </w:style>
  <w:style w:type="character" w:styleId="Strong">
    <w:name w:val="Strong"/>
    <w:basedOn w:val="DefaultParagraphFont"/>
    <w:uiPriority w:val="22"/>
    <w:semiHidden/>
    <w:unhideWhenUsed/>
    <w:rsid w:val="00AD1D74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AD1D74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AD1D74"/>
    <w:rPr>
      <w:rFonts w:eastAsiaTheme="minorEastAsia"/>
      <w:color w:val="5A5A5A" w:themeColor="text1" w:themeTint="A5"/>
      <w:spacing w:val="15"/>
    </w:rPr>
  </w:style>
  <w:style w:type="character" w:styleId="SubtleEmphasis">
    <w:name w:val="Subtle Emphasis"/>
    <w:basedOn w:val="DefaultParagraphFont"/>
    <w:uiPriority w:val="19"/>
    <w:semiHidden/>
    <w:unhideWhenUsed/>
    <w:rsid w:val="00AD1D74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semiHidden/>
    <w:unhideWhenUsed/>
    <w:rsid w:val="00AD1D74"/>
    <w:rPr>
      <w:smallCaps/>
      <w:color w:val="5A5A5A" w:themeColor="text1" w:themeTint="A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D1D74"/>
    <w:pPr>
      <w:spacing w:before="240"/>
      <w:jc w:val="left"/>
      <w:outlineLvl w:val="9"/>
    </w:pPr>
    <w:rPr>
      <w:b w:val="0"/>
      <w:bCs w:val="0"/>
      <w:sz w:val="32"/>
      <w:szCs w:val="32"/>
      <w:lang w:bidi="ar-SA"/>
    </w:rPr>
  </w:style>
  <w:style w:type="paragraph" w:customStyle="1" w:styleId="Image">
    <w:name w:val="Image"/>
    <w:basedOn w:val="Normal"/>
    <w:uiPriority w:val="10"/>
    <w:qFormat/>
    <w:rsid w:val="007E1E06"/>
    <w:rPr>
      <w:noProof/>
    </w:rPr>
  </w:style>
  <w:style w:type="character" w:styleId="CommentReference">
    <w:name w:val="annotation reference"/>
    <w:basedOn w:val="DefaultParagraphFont"/>
    <w:uiPriority w:val="99"/>
    <w:semiHidden/>
    <w:unhideWhenUsed/>
    <w:rsid w:val="005802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8020F"/>
    <w:pPr>
      <w:widowControl w:val="0"/>
      <w:autoSpaceDE w:val="0"/>
      <w:autoSpaceDN w:val="0"/>
      <w:adjustRightInd w:val="0"/>
      <w:spacing w:after="360"/>
      <w:contextualSpacing w:val="0"/>
    </w:pPr>
    <w:rPr>
      <w:rFonts w:eastAsia="Times New Roman" w:cs="Times New Roman"/>
      <w:color w:val="auto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8020F"/>
    <w:rPr>
      <w:rFonts w:eastAsia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93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91732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83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27394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comments" Target="comments.xm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tif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tiff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g"/><Relationship Id="rId5" Type="http://schemas.openxmlformats.org/officeDocument/2006/relationships/styles" Target="styles.xml"/><Relationship Id="rId15" Type="http://schemas.microsoft.com/office/2016/09/relationships/commentsIds" Target="commentsIds.xml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1/relationships/commentsExtended" Target="commentsExtended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daramorrow/Library/Containers/com.microsoft.Word/Data/Library/Application%20Support/Microsoft/Office/16.0/DTS/Search/%7b6D3B36B8-3E00-FD43-9DC7-228FD47A9B59%7dtf10371613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4FC47329D911B044ACBB9E1CF65DBB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683D30D-D61F-1B45-861D-75ABCD921CFC}"/>
      </w:docPartPr>
      <w:docPartBody>
        <w:p w:rsidR="009C2C31" w:rsidRDefault="00163A85">
          <w:pPr>
            <w:pStyle w:val="4FC47329D911B044ACBB9E1CF65DBBD2"/>
          </w:pPr>
          <w:r w:rsidRPr="007B09C3">
            <w:t>Date</w:t>
          </w:r>
        </w:p>
      </w:docPartBody>
    </w:docPart>
    <w:docPart>
      <w:docPartPr>
        <w:name w:val="537A31D6E9EE1546A7FA88AF7CBDCA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BB3F6C-CD11-8F43-9C94-1F5A895B9986}"/>
      </w:docPartPr>
      <w:docPartBody>
        <w:p w:rsidR="009C2C31" w:rsidRDefault="00163A85">
          <w:pPr>
            <w:pStyle w:val="537A31D6E9EE1546A7FA88AF7CBDCA76"/>
          </w:pPr>
          <w:r w:rsidRPr="00FE0AEA">
            <w:t>Date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IN Alternate">
    <w:panose1 w:val="020B0500000000000000"/>
    <w:charset w:val="4D"/>
    <w:family w:val="swiss"/>
    <w:pitch w:val="variable"/>
    <w:sig w:usb0="8000002F" w:usb1="10000048" w:usb2="00000000" w:usb3="00000000" w:csb0="0000011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3A85"/>
    <w:rsid w:val="00163A85"/>
    <w:rsid w:val="00657DB4"/>
    <w:rsid w:val="009C2C31"/>
    <w:rsid w:val="00AC249A"/>
    <w:rsid w:val="00C05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CA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B86FCF70EC5EF47974221E2463337BD">
    <w:name w:val="CB86FCF70EC5EF47974221E2463337BD"/>
  </w:style>
  <w:style w:type="paragraph" w:customStyle="1" w:styleId="4FC47329D911B044ACBB9E1CF65DBBD2">
    <w:name w:val="4FC47329D911B044ACBB9E1CF65DBBD2"/>
  </w:style>
  <w:style w:type="paragraph" w:customStyle="1" w:styleId="85B1F61B05E62D418185C753ABC5129D">
    <w:name w:val="85B1F61B05E62D418185C753ABC5129D"/>
  </w:style>
  <w:style w:type="paragraph" w:customStyle="1" w:styleId="F6DA461A16FDCC499C9424C56B1EF9FF">
    <w:name w:val="F6DA461A16FDCC499C9424C56B1EF9FF"/>
  </w:style>
  <w:style w:type="paragraph" w:customStyle="1" w:styleId="ECC8475BA17CA744BCA8E1A7228FFB87">
    <w:name w:val="ECC8475BA17CA744BCA8E1A7228FFB87"/>
  </w:style>
  <w:style w:type="paragraph" w:customStyle="1" w:styleId="8D204D10A67C6E4986666C630115DB0C">
    <w:name w:val="8D204D10A67C6E4986666C630115DB0C"/>
  </w:style>
  <w:style w:type="paragraph" w:customStyle="1" w:styleId="1826D446CA10744F9783E966F7C02573">
    <w:name w:val="1826D446CA10744F9783E966F7C02573"/>
  </w:style>
  <w:style w:type="paragraph" w:customStyle="1" w:styleId="496FF8AD17F60D438FD884E7AA05438F">
    <w:name w:val="496FF8AD17F60D438FD884E7AA05438F"/>
  </w:style>
  <w:style w:type="paragraph" w:customStyle="1" w:styleId="845592CF86A5594CA4419575DF2C82F7">
    <w:name w:val="845592CF86A5594CA4419575DF2C82F7"/>
  </w:style>
  <w:style w:type="paragraph" w:customStyle="1" w:styleId="11B5E383A9076F44B42BBEB8F8F7CA15">
    <w:name w:val="11B5E383A9076F44B42BBEB8F8F7CA15"/>
  </w:style>
  <w:style w:type="paragraph" w:customStyle="1" w:styleId="4670122149EA2649B9E73E9B2BEF8503">
    <w:name w:val="4670122149EA2649B9E73E9B2BEF8503"/>
  </w:style>
  <w:style w:type="paragraph" w:customStyle="1" w:styleId="631FF81195CF084AAA615D1302752365">
    <w:name w:val="631FF81195CF084AAA615D1302752365"/>
  </w:style>
  <w:style w:type="paragraph" w:customStyle="1" w:styleId="537A31D6E9EE1546A7FA88AF7CBDCA76">
    <w:name w:val="537A31D6E9EE1546A7FA88AF7CBDCA76"/>
  </w:style>
  <w:style w:type="paragraph" w:customStyle="1" w:styleId="21514F656549BF44A37C5EE910B20E8D">
    <w:name w:val="21514F656549BF44A37C5EE910B20E8D"/>
  </w:style>
  <w:style w:type="paragraph" w:customStyle="1" w:styleId="CDEB5F627B3DDF48A602F0C93F013B3A">
    <w:name w:val="CDEB5F627B3DDF48A602F0C93F013B3A"/>
  </w:style>
  <w:style w:type="paragraph" w:customStyle="1" w:styleId="242C88B37BD89F4E9B91610DC821269C">
    <w:name w:val="242C88B37BD89F4E9B91610DC821269C"/>
  </w:style>
  <w:style w:type="paragraph" w:customStyle="1" w:styleId="BF84D4575B0B22429FFB23C9593894A7">
    <w:name w:val="BF84D4575B0B22429FFB23C9593894A7"/>
  </w:style>
  <w:style w:type="paragraph" w:customStyle="1" w:styleId="FAB16C5E514BEA4A8B093BC272C9882C">
    <w:name w:val="FAB16C5E514BEA4A8B093BC272C9882C"/>
  </w:style>
  <w:style w:type="paragraph" w:customStyle="1" w:styleId="D407466AD364044B9C9B823B9A3E5B9F">
    <w:name w:val="D407466AD364044B9C9B823B9A3E5B9F"/>
  </w:style>
  <w:style w:type="paragraph" w:customStyle="1" w:styleId="1D5E1A47699C9C4BA6C8AECD6EAE186A">
    <w:name w:val="1D5E1A47699C9C4BA6C8AECD6EAE186A"/>
  </w:style>
  <w:style w:type="paragraph" w:customStyle="1" w:styleId="2E2C81F7B29DDC4997D0C57E8460D72D">
    <w:name w:val="2E2C81F7B29DDC4997D0C57E8460D72D"/>
  </w:style>
  <w:style w:type="paragraph" w:customStyle="1" w:styleId="8FDC0E3592845D4A8C2B4F068D1C2666">
    <w:name w:val="8FDC0E3592845D4A8C2B4F068D1C2666"/>
  </w:style>
  <w:style w:type="paragraph" w:customStyle="1" w:styleId="2FAD0142B65E4A48AECF9ABFA25E844C">
    <w:name w:val="2FAD0142B65E4A48AECF9ABFA25E844C"/>
  </w:style>
  <w:style w:type="paragraph" w:customStyle="1" w:styleId="350657E4D781724E8E18EE632A33CCEC">
    <w:name w:val="350657E4D781724E8E18EE632A33CCEC"/>
  </w:style>
  <w:style w:type="paragraph" w:customStyle="1" w:styleId="3DAAD53F6203AE4B81A731ACE42D0D31">
    <w:name w:val="3DAAD53F6203AE4B81A731ACE42D0D31"/>
  </w:style>
  <w:style w:type="paragraph" w:customStyle="1" w:styleId="3F395101A179814B86EB21829AD69371">
    <w:name w:val="3F395101A179814B86EB21829AD69371"/>
  </w:style>
  <w:style w:type="paragraph" w:customStyle="1" w:styleId="31B80B449327FB44B67E7E6731CE019B">
    <w:name w:val="31B80B449327FB44B67E7E6731CE019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ustom 1">
      <a:majorFont>
        <a:latin typeface="Mangal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3BC0577-C0C8-4C7F-993F-79094CBDD9B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3AB1FCB-B09B-4B5F-B80A-8B8690247E35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1F5750A6-56F1-4D09-95BB-BDE750001BA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{6D3B36B8-3E00-FD43-9DC7-228FD47A9B59}tf10371613.dotx</Template>
  <TotalTime>0</TotalTime>
  <Pages>2</Pages>
  <Words>249</Words>
  <Characters>1424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keywords>April 2019</cp:keywords>
  <cp:lastModifiedBy/>
  <cp:revision>1</cp:revision>
  <dcterms:created xsi:type="dcterms:W3CDTF">2019-07-07T01:08:00Z</dcterms:created>
  <dcterms:modified xsi:type="dcterms:W3CDTF">2019-10-16T17:12:00Z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